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4F851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BARBOUR</w:t>
      </w:r>
      <w:r>
        <w:rPr>
          <w:rFonts w:cs="Times New Roman"/>
          <w:szCs w:val="24"/>
        </w:rPr>
        <w:t xml:space="preserve">        (fl.1414)</w:t>
      </w:r>
    </w:p>
    <w:p w14:paraId="7217139D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Newbold on Avon.</w:t>
      </w:r>
    </w:p>
    <w:p w14:paraId="7A586638" w14:textId="77777777" w:rsidR="00F17E89" w:rsidRDefault="00F17E89" w:rsidP="00F17E89">
      <w:pPr>
        <w:pStyle w:val="NoSpacing"/>
        <w:rPr>
          <w:rFonts w:cs="Times New Roman"/>
          <w:szCs w:val="24"/>
        </w:rPr>
      </w:pPr>
    </w:p>
    <w:p w14:paraId="2C5659AC" w14:textId="77777777" w:rsidR="00F17E89" w:rsidRDefault="00F17E89" w:rsidP="00F17E89">
      <w:pPr>
        <w:pStyle w:val="NoSpacing"/>
        <w:rPr>
          <w:rFonts w:cs="Times New Roman"/>
          <w:szCs w:val="24"/>
        </w:rPr>
      </w:pPr>
    </w:p>
    <w:p w14:paraId="3DC3117C" w14:textId="77777777" w:rsidR="00030C60" w:rsidRDefault="00030C60" w:rsidP="00030C6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F82937E" w14:textId="77777777" w:rsidR="00030C60" w:rsidRDefault="00030C60" w:rsidP="00030C6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Warwickshire the moiety of the taxes of a fifteenth and a tenth which were granted to the King at the last Parliament.</w:t>
      </w:r>
    </w:p>
    <w:p w14:paraId="03F3DF1D" w14:textId="72BC8279" w:rsidR="00030C60" w:rsidRPr="00030C60" w:rsidRDefault="00030C60" w:rsidP="00030C6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07BAE18C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276B64F8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towns and from all secular lords of towns and other lay persons having goods</w:t>
      </w:r>
    </w:p>
    <w:p w14:paraId="5E0D3EE8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Warwickshire</w:t>
      </w:r>
    </w:p>
    <w:p w14:paraId="3D3328B1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6EACE30B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pp.84-5)</w:t>
      </w:r>
    </w:p>
    <w:p w14:paraId="7FF0B84D" w14:textId="77777777" w:rsidR="00BD548B" w:rsidRDefault="00BD548B" w:rsidP="00F17E89">
      <w:pPr>
        <w:pStyle w:val="NoSpacing"/>
        <w:rPr>
          <w:rFonts w:cs="Times New Roman"/>
          <w:szCs w:val="24"/>
        </w:rPr>
      </w:pPr>
    </w:p>
    <w:p w14:paraId="798F078A" w14:textId="77777777" w:rsidR="00F17E89" w:rsidRDefault="00F17E89" w:rsidP="00F17E89">
      <w:pPr>
        <w:pStyle w:val="NoSpacing"/>
        <w:rPr>
          <w:rFonts w:cs="Times New Roman"/>
          <w:szCs w:val="24"/>
        </w:rPr>
      </w:pPr>
    </w:p>
    <w:p w14:paraId="7F2144B8" w14:textId="77777777" w:rsidR="00F17E89" w:rsidRDefault="00F17E89" w:rsidP="00F17E89">
      <w:pPr>
        <w:pStyle w:val="NoSpacing"/>
        <w:rPr>
          <w:rFonts w:cs="Times New Roman"/>
          <w:szCs w:val="24"/>
        </w:rPr>
      </w:pPr>
    </w:p>
    <w:p w14:paraId="3A565655" w14:textId="77777777" w:rsidR="00F17E89" w:rsidRDefault="00F17E89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2024</w:t>
      </w:r>
    </w:p>
    <w:p w14:paraId="53594EDA" w14:textId="688CEDFC" w:rsidR="00030C60" w:rsidRDefault="00030C60" w:rsidP="00F17E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 w:rsidR="00BD548B">
        <w:rPr>
          <w:rFonts w:cs="Times New Roman"/>
          <w:noProof/>
          <w:szCs w:val="24"/>
        </w:rPr>
        <w:t>31 August 2025</w:t>
      </w:r>
      <w:r>
        <w:rPr>
          <w:rFonts w:cs="Times New Roman"/>
          <w:szCs w:val="24"/>
        </w:rPr>
        <w:fldChar w:fldCharType="end"/>
      </w:r>
    </w:p>
    <w:p w14:paraId="761993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B21C" w14:textId="77777777" w:rsidR="00F11D0A" w:rsidRDefault="00F11D0A" w:rsidP="009139A6">
      <w:r>
        <w:separator/>
      </w:r>
    </w:p>
  </w:endnote>
  <w:endnote w:type="continuationSeparator" w:id="0">
    <w:p w14:paraId="1B761B35" w14:textId="77777777" w:rsidR="00F11D0A" w:rsidRDefault="00F11D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10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27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64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0F7B1" w14:textId="77777777" w:rsidR="00F11D0A" w:rsidRDefault="00F11D0A" w:rsidP="009139A6">
      <w:r>
        <w:separator/>
      </w:r>
    </w:p>
  </w:footnote>
  <w:footnote w:type="continuationSeparator" w:id="0">
    <w:p w14:paraId="73053DC9" w14:textId="77777777" w:rsidR="00F11D0A" w:rsidRDefault="00F11D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5D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93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FB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89"/>
    <w:rsid w:val="00030C60"/>
    <w:rsid w:val="000666E0"/>
    <w:rsid w:val="00163462"/>
    <w:rsid w:val="002510B7"/>
    <w:rsid w:val="00270799"/>
    <w:rsid w:val="0049476B"/>
    <w:rsid w:val="005C130B"/>
    <w:rsid w:val="00730F91"/>
    <w:rsid w:val="00826F5C"/>
    <w:rsid w:val="009139A6"/>
    <w:rsid w:val="009411C2"/>
    <w:rsid w:val="009448BB"/>
    <w:rsid w:val="00947624"/>
    <w:rsid w:val="00A3176C"/>
    <w:rsid w:val="00AE65F8"/>
    <w:rsid w:val="00BA00AB"/>
    <w:rsid w:val="00BD548B"/>
    <w:rsid w:val="00C71834"/>
    <w:rsid w:val="00CB4ED9"/>
    <w:rsid w:val="00E61DA6"/>
    <w:rsid w:val="00EB3209"/>
    <w:rsid w:val="00F11D0A"/>
    <w:rsid w:val="00F17E8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47621"/>
  <w15:chartTrackingRefBased/>
  <w15:docId w15:val="{AF220976-C034-451C-938A-2538F802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C6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2024-10-31T12:08:00Z</dcterms:created>
  <dcterms:modified xsi:type="dcterms:W3CDTF">2025-08-31T07:56:00Z</dcterms:modified>
</cp:coreProperties>
</file>